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D8" w:rsidRPr="004E7C35" w:rsidRDefault="00035AD8" w:rsidP="00A71763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45</w:t>
      </w:r>
    </w:p>
    <w:p w:rsidR="00035AD8" w:rsidRDefault="00035AD8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035AD8" w:rsidRDefault="00035AD8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035AD8" w:rsidRDefault="00035AD8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035AD8" w:rsidRDefault="00035AD8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035AD8" w:rsidRDefault="00035AD8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035AD8" w:rsidRDefault="00035AD8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35AD8" w:rsidRDefault="00035AD8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35AD8" w:rsidRDefault="00035AD8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35AD8" w:rsidRPr="00292291" w:rsidRDefault="00035AD8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035AD8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035AD8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35AD8" w:rsidRDefault="00035AD8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035AD8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035AD8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</w:t>
      </w:r>
      <w:r>
        <w:rPr>
          <w:rFonts w:ascii="Helv" w:hAnsi="Helv"/>
          <w:color w:val="000000"/>
          <w:sz w:val="18"/>
          <w:szCs w:val="18"/>
          <w:lang w:val="en-US"/>
        </w:rPr>
        <w:t>/400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32A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035AD8" w:rsidRPr="00292291" w:rsidRDefault="00035AD8" w:rsidP="00A7176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035AD8" w:rsidRPr="00292291" w:rsidRDefault="00035AD8" w:rsidP="00A7176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12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035AD8" w:rsidRPr="00292291" w:rsidRDefault="00035AD8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1826.5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35AD8" w:rsidRPr="00292291" w:rsidRDefault="00035AD8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35AD8" w:rsidRPr="00292291" w:rsidRDefault="00035AD8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035AD8" w:rsidRPr="00292291" w:rsidRDefault="00035AD8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035AD8" w:rsidRPr="006F32EF" w:rsidRDefault="00035AD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035AD8" w:rsidRPr="006F32EF" w:rsidRDefault="00035AD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035AD8" w:rsidRDefault="00035AD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35AD8" w:rsidRPr="006F32EF" w:rsidRDefault="00035AD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035AD8" w:rsidRDefault="00035AD8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035AD8" w:rsidRPr="00292291" w:rsidRDefault="00035AD8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035AD8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035AD8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035AD8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035AD8" w:rsidRPr="00292291" w:rsidRDefault="00035AD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035AD8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5AD8"/>
    <w:rsid w:val="00156FAA"/>
    <w:rsid w:val="001A7A8B"/>
    <w:rsid w:val="002812AC"/>
    <w:rsid w:val="00292291"/>
    <w:rsid w:val="003915FC"/>
    <w:rsid w:val="003C4B0F"/>
    <w:rsid w:val="003E728E"/>
    <w:rsid w:val="0046260E"/>
    <w:rsid w:val="004D1249"/>
    <w:rsid w:val="004E7C35"/>
    <w:rsid w:val="00523BE8"/>
    <w:rsid w:val="00667137"/>
    <w:rsid w:val="006F32EF"/>
    <w:rsid w:val="00703ED5"/>
    <w:rsid w:val="00734290"/>
    <w:rsid w:val="007873A0"/>
    <w:rsid w:val="007C4842"/>
    <w:rsid w:val="008161DC"/>
    <w:rsid w:val="00821528"/>
    <w:rsid w:val="00896447"/>
    <w:rsid w:val="008F1A78"/>
    <w:rsid w:val="00930195"/>
    <w:rsid w:val="00A71763"/>
    <w:rsid w:val="00A7207F"/>
    <w:rsid w:val="00A77376"/>
    <w:rsid w:val="00A84BAC"/>
    <w:rsid w:val="00B1095F"/>
    <w:rsid w:val="00BC29A1"/>
    <w:rsid w:val="00CF07EB"/>
    <w:rsid w:val="00D038C4"/>
    <w:rsid w:val="00DB3B21"/>
    <w:rsid w:val="00DE2816"/>
    <w:rsid w:val="00EB6089"/>
    <w:rsid w:val="00F52A33"/>
    <w:rsid w:val="00F541F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2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318</Words>
  <Characters>1879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MPHB1345</dc:title>
  <dc:subject/>
  <dc:creator>Hofbauer, Thomas [NETPWR/KNURR/DE]</dc:creator>
  <cp:keywords/>
  <dc:description/>
  <cp:lastModifiedBy>takacr</cp:lastModifiedBy>
  <cp:revision>4</cp:revision>
  <dcterms:created xsi:type="dcterms:W3CDTF">2013-11-25T12:10:00Z</dcterms:created>
  <dcterms:modified xsi:type="dcterms:W3CDTF">2013-11-26T12:44:00Z</dcterms:modified>
</cp:coreProperties>
</file>